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6B64E1A" w:rsidR="00381365" w:rsidRPr="00454B3C" w:rsidRDefault="00B67D39" w:rsidP="00B471DB">
      <w:pPr>
        <w:suppressAutoHyphens/>
        <w:ind w:right="187"/>
        <w:jc w:val="both"/>
        <w:rPr>
          <w:rFonts w:asciiTheme="majorHAnsi" w:hAnsiTheme="majorHAnsi"/>
          <w:color w:val="000000" w:themeColor="text1"/>
          <w:sz w:val="14"/>
          <w:szCs w:val="18"/>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9F0A41">
        <w:rPr>
          <w:b/>
          <w:color w:val="000000" w:themeColor="text1"/>
          <w:sz w:val="20"/>
          <w:szCs w:val="20"/>
        </w:rPr>
        <w:t>1033</w:t>
      </w:r>
      <w:r w:rsidR="007F5EA8">
        <w:rPr>
          <w:b/>
          <w:color w:val="000000" w:themeColor="text1"/>
          <w:sz w:val="20"/>
          <w:szCs w:val="20"/>
        </w:rPr>
        <w:t>/</w:t>
      </w:r>
      <w:r w:rsidR="00454B3C" w:rsidRPr="00454B3C">
        <w:rPr>
          <w:b/>
          <w:color w:val="000000" w:themeColor="text1"/>
          <w:sz w:val="20"/>
          <w:szCs w:val="20"/>
        </w:rPr>
        <w:t>202</w:t>
      </w:r>
      <w:r w:rsidR="009F0A41">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7001A5" w:rsidRPr="007E7D27">
        <w:rPr>
          <w:b/>
          <w:bCs/>
          <w:sz w:val="20"/>
        </w:rPr>
        <w:t>Projekt i budowa stacji kontenerowej/sieci elektroenergetycznej na terenie działalności PGE Dystrybucja S.A. Oddział Białystok Rejonu Energetycznego Łomża - 4 części</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6E27E339" w14:textId="77777777" w:rsidR="00A70D27" w:rsidRPr="00B67D39" w:rsidRDefault="00A70D27" w:rsidP="00A70D27">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70D27" w:rsidRPr="00B67D39" w14:paraId="17F49DFD" w14:textId="77777777" w:rsidTr="00AB3314">
        <w:tc>
          <w:tcPr>
            <w:tcW w:w="2694" w:type="dxa"/>
            <w:shd w:val="clear" w:color="auto" w:fill="F2F2F2" w:themeFill="background1" w:themeFillShade="F2"/>
          </w:tcPr>
          <w:p w14:paraId="0B44E909" w14:textId="77777777" w:rsidR="00A70D27" w:rsidRPr="00807D09" w:rsidRDefault="00A70D27" w:rsidP="00AB3314">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6DACC453" w14:textId="77777777" w:rsidR="00A70D27" w:rsidRPr="00B67D39" w:rsidRDefault="00A70D27" w:rsidP="00AB3314">
            <w:pPr>
              <w:spacing w:before="100" w:line="240" w:lineRule="exact"/>
              <w:ind w:left="426" w:hanging="426"/>
              <w:rPr>
                <w:rFonts w:cstheme="minorHAnsi"/>
                <w:szCs w:val="18"/>
              </w:rPr>
            </w:pPr>
          </w:p>
        </w:tc>
      </w:tr>
      <w:tr w:rsidR="00A70D27" w:rsidRPr="00B67D39" w14:paraId="6D92BBEC" w14:textId="77777777" w:rsidTr="00AB3314">
        <w:tc>
          <w:tcPr>
            <w:tcW w:w="2694" w:type="dxa"/>
            <w:shd w:val="clear" w:color="auto" w:fill="F2F2F2" w:themeFill="background1" w:themeFillShade="F2"/>
          </w:tcPr>
          <w:p w14:paraId="1E5DB3E0" w14:textId="77777777" w:rsidR="00A70D27" w:rsidRPr="00807D09" w:rsidRDefault="00A70D27" w:rsidP="00AB3314">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0BCA5E5D" w14:textId="77777777" w:rsidR="00A70D27" w:rsidRPr="00B67D39" w:rsidRDefault="00A70D27" w:rsidP="00AB3314">
            <w:pPr>
              <w:spacing w:before="100" w:line="240" w:lineRule="exact"/>
              <w:ind w:left="426" w:hanging="426"/>
              <w:rPr>
                <w:rFonts w:cstheme="minorHAnsi"/>
                <w:szCs w:val="18"/>
              </w:rPr>
            </w:pPr>
          </w:p>
        </w:tc>
      </w:tr>
      <w:tr w:rsidR="00A70D27" w:rsidRPr="00B67D39" w14:paraId="6270BDD1" w14:textId="77777777" w:rsidTr="00AB3314">
        <w:tc>
          <w:tcPr>
            <w:tcW w:w="2694" w:type="dxa"/>
            <w:shd w:val="clear" w:color="auto" w:fill="F2F2F2" w:themeFill="background1" w:themeFillShade="F2"/>
          </w:tcPr>
          <w:p w14:paraId="31403808" w14:textId="77777777" w:rsidR="00A70D27" w:rsidRPr="00807D09" w:rsidRDefault="00A70D27" w:rsidP="00AB3314">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07B268F2" w14:textId="77777777" w:rsidR="00A70D27" w:rsidRPr="00B67D39" w:rsidRDefault="00A70D27" w:rsidP="00AB3314">
            <w:pPr>
              <w:spacing w:before="100" w:line="240" w:lineRule="exact"/>
              <w:ind w:left="426" w:hanging="426"/>
              <w:rPr>
                <w:rFonts w:cstheme="minorHAnsi"/>
                <w:szCs w:val="18"/>
              </w:rPr>
            </w:pPr>
          </w:p>
        </w:tc>
      </w:tr>
      <w:tr w:rsidR="00A70D27" w:rsidRPr="00B67D39" w14:paraId="0210844D" w14:textId="77777777" w:rsidTr="00AB3314">
        <w:tc>
          <w:tcPr>
            <w:tcW w:w="2694" w:type="dxa"/>
            <w:shd w:val="clear" w:color="auto" w:fill="F2F2F2" w:themeFill="background1" w:themeFillShade="F2"/>
          </w:tcPr>
          <w:p w14:paraId="1A2ED3B8" w14:textId="77777777" w:rsidR="00A70D27" w:rsidRPr="00807D09" w:rsidRDefault="00A70D27" w:rsidP="00AB3314">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117CF6B0" w14:textId="77777777" w:rsidR="00A70D27" w:rsidRPr="00B67D39" w:rsidRDefault="00A70D27" w:rsidP="00AB3314">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0AD75769" w:rsidR="00796610" w:rsidRDefault="00007B08" w:rsidP="00F62DB7">
      <w:pPr>
        <w:spacing w:before="100" w:beforeAutospacing="1" w:after="100" w:afterAutospacing="1"/>
        <w:ind w:left="426"/>
        <w:jc w:val="both"/>
        <w:rPr>
          <w:rFonts w:cstheme="minorHAnsi"/>
          <w:b/>
          <w:szCs w:val="18"/>
        </w:rPr>
      </w:pPr>
      <w:r>
        <w:rPr>
          <w:rFonts w:cstheme="minorHAnsi"/>
          <w:b/>
          <w:szCs w:val="18"/>
        </w:rPr>
        <w:t xml:space="preserve">Część nr 1: </w:t>
      </w:r>
      <w:r w:rsidR="007001A5" w:rsidRPr="007001A5">
        <w:rPr>
          <w:rFonts w:cstheme="minorHAnsi"/>
          <w:sz w:val="20"/>
        </w:rPr>
        <w:t>Projekt i budowa stacji kontenerowej 15/0,4kVA, linii kablowej SN-15kV o dł. Ok. 800m oraz przyłączy nN w m. Konarzyce gm. Łomża dz. nr 41/3, 42/1, 991/1, 991/2, 991/5;</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lastRenderedPageBreak/>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78AB99C0"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08EACD1D"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3661FE"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5A483B"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7991DC0B"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B37F50"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2820DD" w14:textId="77777777" w:rsidR="00A70D27" w:rsidRPr="0056648C" w:rsidRDefault="00A70D27" w:rsidP="00AB3314">
            <w:pPr>
              <w:pStyle w:val="Bezodstpw"/>
              <w:jc w:val="center"/>
              <w:rPr>
                <w:b/>
                <w:sz w:val="18"/>
              </w:rPr>
            </w:pPr>
            <w:r w:rsidRPr="0056648C">
              <w:rPr>
                <w:b/>
                <w:sz w:val="18"/>
              </w:rPr>
              <w:t>Podatek VAT</w:t>
            </w:r>
          </w:p>
          <w:p w14:paraId="7E81A169"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1A4543"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60DFE897" w14:textId="77777777" w:rsidR="00A70D27" w:rsidRPr="0056648C" w:rsidRDefault="00A70D27" w:rsidP="00AB3314">
            <w:pPr>
              <w:pStyle w:val="Bezodstpw"/>
              <w:jc w:val="center"/>
              <w:rPr>
                <w:b/>
                <w:sz w:val="18"/>
              </w:rPr>
            </w:pPr>
            <w:r w:rsidRPr="0056648C">
              <w:rPr>
                <w:b/>
                <w:sz w:val="18"/>
              </w:rPr>
              <w:t>[zł]</w:t>
            </w:r>
          </w:p>
        </w:tc>
      </w:tr>
      <w:tr w:rsidR="00A70D27" w:rsidRPr="0056648C" w14:paraId="1BAF011A"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2CB865C"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4EE536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603A54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4E7D04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C2F3FCA" w14:textId="77777777" w:rsidR="00A70D27" w:rsidRPr="0056648C" w:rsidRDefault="00A70D27" w:rsidP="00AB3314">
            <w:pPr>
              <w:spacing w:before="100" w:beforeAutospacing="1" w:after="100" w:afterAutospacing="1"/>
              <w:rPr>
                <w:rFonts w:cstheme="minorHAnsi"/>
                <w:b/>
              </w:rPr>
            </w:pPr>
          </w:p>
        </w:tc>
      </w:tr>
      <w:tr w:rsidR="00A70D27" w:rsidRPr="0056648C" w14:paraId="6F1E4D9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3C9F852"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16482C45"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D71BAB"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C4D6FB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1C2F42E" w14:textId="77777777" w:rsidR="00A70D27" w:rsidRPr="0056648C" w:rsidRDefault="00A70D27" w:rsidP="00AB3314">
            <w:pPr>
              <w:spacing w:before="100" w:beforeAutospacing="1" w:after="100" w:afterAutospacing="1"/>
              <w:rPr>
                <w:rFonts w:cstheme="minorHAnsi"/>
                <w:b/>
              </w:rPr>
            </w:pPr>
          </w:p>
        </w:tc>
      </w:tr>
      <w:tr w:rsidR="00A70D27" w:rsidRPr="0056648C" w14:paraId="36FFCB86"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2B11A"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EA1355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988576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E8DA32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AB89A2F" w14:textId="77777777" w:rsidR="00A70D27" w:rsidRPr="0056648C" w:rsidRDefault="00A70D27" w:rsidP="00AB3314">
            <w:pPr>
              <w:spacing w:before="100" w:beforeAutospacing="1" w:after="100" w:afterAutospacing="1"/>
              <w:rPr>
                <w:rFonts w:cstheme="minorHAnsi"/>
                <w:b/>
              </w:rPr>
            </w:pPr>
          </w:p>
        </w:tc>
      </w:tr>
    </w:tbl>
    <w:p w14:paraId="0E2FB457" w14:textId="77777777" w:rsidR="00A70D27" w:rsidRDefault="00A70D27" w:rsidP="00A70D27">
      <w:pPr>
        <w:pStyle w:val="Bezodstpw"/>
      </w:pPr>
    </w:p>
    <w:p w14:paraId="57262D38" w14:textId="77777777" w:rsidR="00A70D27" w:rsidRPr="00D4541C" w:rsidRDefault="00A70D27" w:rsidP="00A70D27">
      <w:pPr>
        <w:pStyle w:val="Bezodstpw"/>
        <w:rPr>
          <w:b/>
        </w:rPr>
      </w:pPr>
      <w:r w:rsidRPr="00D4541C">
        <w:rPr>
          <w:b/>
        </w:rPr>
        <w:t>UWAGA!</w:t>
      </w:r>
    </w:p>
    <w:p w14:paraId="6EA19F59"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5925C05" w14:textId="011E0401" w:rsidR="00007B08" w:rsidRDefault="00007B08" w:rsidP="00796610">
      <w:pPr>
        <w:pStyle w:val="Akapitzlist"/>
        <w:spacing w:after="100" w:afterAutospacing="1"/>
        <w:ind w:left="426"/>
        <w:rPr>
          <w:rFonts w:cstheme="minorHAnsi"/>
          <w:szCs w:val="18"/>
        </w:rPr>
      </w:pPr>
    </w:p>
    <w:p w14:paraId="0E5EAEA8" w14:textId="77777777" w:rsidR="00A70D27" w:rsidRDefault="00A70D27" w:rsidP="00796610">
      <w:pPr>
        <w:pStyle w:val="Akapitzlist"/>
        <w:spacing w:after="100" w:afterAutospacing="1"/>
        <w:ind w:left="426"/>
        <w:rPr>
          <w:rFonts w:cstheme="minorHAnsi"/>
          <w:szCs w:val="18"/>
        </w:rPr>
      </w:pPr>
    </w:p>
    <w:p w14:paraId="3A5E7EA2" w14:textId="21491FFB" w:rsidR="00A70D27" w:rsidRDefault="00A70D27" w:rsidP="00A70D27">
      <w:pPr>
        <w:jc w:val="both"/>
        <w:rPr>
          <w:rFonts w:cstheme="minorHAnsi"/>
        </w:rPr>
      </w:pPr>
      <w:r>
        <w:rPr>
          <w:rFonts w:cstheme="minorHAnsi"/>
          <w:b/>
          <w:szCs w:val="18"/>
        </w:rPr>
        <w:t xml:space="preserve">Część nr 2: </w:t>
      </w:r>
      <w:r w:rsidR="007001A5" w:rsidRPr="007001A5">
        <w:rPr>
          <w:rFonts w:cstheme="minorHAnsi"/>
        </w:rPr>
        <w:t>Projekt i budowa sieci elektroenergetycznych SN/nN do zasilania obiektów na terenie Rejonu energetycznego Łomża Oddział Białystok PNO</w:t>
      </w:r>
    </w:p>
    <w:p w14:paraId="1147743E" w14:textId="77777777" w:rsidR="00A70D27" w:rsidRPr="00A70D27" w:rsidRDefault="00A70D27" w:rsidP="00A70D27">
      <w:pPr>
        <w:jc w:val="both"/>
        <w:rPr>
          <w:rFonts w:cstheme="minorHAnsi"/>
        </w:rPr>
      </w:pPr>
    </w:p>
    <w:p w14:paraId="562CEDA8" w14:textId="77777777" w:rsidR="00A70D27" w:rsidRDefault="00A70D27" w:rsidP="00A70D27">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4A639F3" w14:textId="77777777" w:rsidR="00A70D27" w:rsidRPr="00796610" w:rsidRDefault="00A70D27" w:rsidP="00A70D27">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809D2AE" w14:textId="77777777" w:rsidR="00A70D27" w:rsidRDefault="00A70D27" w:rsidP="00A70D27">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BE427EA" w14:textId="77777777" w:rsidR="00A70D27" w:rsidRDefault="00A70D27" w:rsidP="00A70D27">
      <w:pPr>
        <w:pStyle w:val="Akapitzlist"/>
        <w:spacing w:after="100" w:afterAutospacing="1"/>
        <w:ind w:left="426"/>
        <w:rPr>
          <w:rFonts w:cstheme="minorHAnsi"/>
          <w:szCs w:val="18"/>
        </w:rPr>
      </w:pPr>
    </w:p>
    <w:p w14:paraId="3ADC1985"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1CFF4B22"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BD12B"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42DE6"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3D018AC6"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5ACEF"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385951" w14:textId="77777777" w:rsidR="00A70D27" w:rsidRPr="0056648C" w:rsidRDefault="00A70D27" w:rsidP="00AB3314">
            <w:pPr>
              <w:pStyle w:val="Bezodstpw"/>
              <w:jc w:val="center"/>
              <w:rPr>
                <w:b/>
                <w:sz w:val="18"/>
              </w:rPr>
            </w:pPr>
            <w:r w:rsidRPr="0056648C">
              <w:rPr>
                <w:b/>
                <w:sz w:val="18"/>
              </w:rPr>
              <w:t>Podatek VAT</w:t>
            </w:r>
          </w:p>
          <w:p w14:paraId="11C74215"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EE850"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1C62FFE2" w14:textId="77777777" w:rsidR="00A70D27" w:rsidRPr="0056648C" w:rsidRDefault="00A70D27" w:rsidP="00AB3314">
            <w:pPr>
              <w:pStyle w:val="Bezodstpw"/>
              <w:jc w:val="center"/>
              <w:rPr>
                <w:b/>
                <w:sz w:val="18"/>
              </w:rPr>
            </w:pPr>
            <w:r w:rsidRPr="0056648C">
              <w:rPr>
                <w:b/>
                <w:sz w:val="18"/>
              </w:rPr>
              <w:t>[zł]</w:t>
            </w:r>
          </w:p>
        </w:tc>
      </w:tr>
      <w:tr w:rsidR="00A70D27" w:rsidRPr="0056648C" w14:paraId="53C1593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8F21C84"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B3C9A2B"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EF32F85"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273019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110FCDD" w14:textId="77777777" w:rsidR="00A70D27" w:rsidRPr="0056648C" w:rsidRDefault="00A70D27" w:rsidP="00AB3314">
            <w:pPr>
              <w:spacing w:before="100" w:beforeAutospacing="1" w:after="100" w:afterAutospacing="1"/>
              <w:rPr>
                <w:rFonts w:cstheme="minorHAnsi"/>
                <w:b/>
              </w:rPr>
            </w:pPr>
          </w:p>
        </w:tc>
      </w:tr>
      <w:tr w:rsidR="00A70D27" w:rsidRPr="0056648C" w14:paraId="0EE5F30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8792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B085EF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2F4879"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FFC2CA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94B98" w14:textId="77777777" w:rsidR="00A70D27" w:rsidRPr="0056648C" w:rsidRDefault="00A70D27" w:rsidP="00AB3314">
            <w:pPr>
              <w:spacing w:before="100" w:beforeAutospacing="1" w:after="100" w:afterAutospacing="1"/>
              <w:rPr>
                <w:rFonts w:cstheme="minorHAnsi"/>
                <w:b/>
              </w:rPr>
            </w:pPr>
          </w:p>
        </w:tc>
      </w:tr>
      <w:tr w:rsidR="00A70D27" w:rsidRPr="0056648C" w14:paraId="659F00C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8B0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08431F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A7E9731"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57B1C4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EF98639" w14:textId="77777777" w:rsidR="00A70D27" w:rsidRPr="0056648C" w:rsidRDefault="00A70D27" w:rsidP="00AB3314">
            <w:pPr>
              <w:spacing w:before="100" w:beforeAutospacing="1" w:after="100" w:afterAutospacing="1"/>
              <w:rPr>
                <w:rFonts w:cstheme="minorHAnsi"/>
                <w:b/>
              </w:rPr>
            </w:pPr>
          </w:p>
        </w:tc>
      </w:tr>
    </w:tbl>
    <w:p w14:paraId="1FEE152F" w14:textId="77777777" w:rsidR="00A70D27" w:rsidRDefault="00A70D27" w:rsidP="00A70D27">
      <w:pPr>
        <w:pStyle w:val="Bezodstpw"/>
      </w:pPr>
    </w:p>
    <w:p w14:paraId="0BAF70B6" w14:textId="77777777" w:rsidR="00A70D27" w:rsidRPr="00D4541C" w:rsidRDefault="00A70D27" w:rsidP="00A70D27">
      <w:pPr>
        <w:pStyle w:val="Bezodstpw"/>
        <w:rPr>
          <w:b/>
        </w:rPr>
      </w:pPr>
      <w:r w:rsidRPr="00D4541C">
        <w:rPr>
          <w:b/>
        </w:rPr>
        <w:t>UWAGA!</w:t>
      </w:r>
    </w:p>
    <w:p w14:paraId="6483B847"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615003D" w14:textId="77777777" w:rsidR="00A70D27" w:rsidRDefault="00A70D27" w:rsidP="00796610">
      <w:pPr>
        <w:pStyle w:val="Akapitzlist"/>
        <w:spacing w:after="100" w:afterAutospacing="1"/>
        <w:ind w:left="426"/>
        <w:rPr>
          <w:rFonts w:cstheme="minorHAnsi"/>
          <w:szCs w:val="18"/>
        </w:rPr>
      </w:pPr>
    </w:p>
    <w:p w14:paraId="0B948AB0" w14:textId="77777777" w:rsidR="00A70D27" w:rsidRDefault="00A70D27" w:rsidP="00796610">
      <w:pPr>
        <w:pStyle w:val="Akapitzlist"/>
        <w:spacing w:after="100" w:afterAutospacing="1"/>
        <w:ind w:left="426"/>
        <w:rPr>
          <w:rFonts w:cstheme="minorHAnsi"/>
          <w:szCs w:val="18"/>
        </w:rPr>
      </w:pPr>
    </w:p>
    <w:p w14:paraId="0B005C57" w14:textId="794252E8" w:rsidR="00150B08" w:rsidRDefault="00150B08" w:rsidP="00150B08">
      <w:pPr>
        <w:jc w:val="both"/>
        <w:rPr>
          <w:rFonts w:cstheme="minorHAnsi"/>
        </w:rPr>
      </w:pPr>
      <w:r>
        <w:rPr>
          <w:rFonts w:cstheme="minorHAnsi"/>
          <w:b/>
          <w:szCs w:val="18"/>
        </w:rPr>
        <w:lastRenderedPageBreak/>
        <w:t xml:space="preserve">Część nr 3: </w:t>
      </w:r>
      <w:r w:rsidR="007001A5" w:rsidRPr="007001A5">
        <w:rPr>
          <w:rFonts w:cstheme="minorHAnsi"/>
          <w:sz w:val="20"/>
        </w:rPr>
        <w:t>Projekt i budowa sieci elektroenergetycznych SN/nN do zasilania obiektów na terenie Rejonu energetycznego Łomża Oddział Białystok</w:t>
      </w:r>
    </w:p>
    <w:p w14:paraId="27E326AF" w14:textId="77777777" w:rsidR="00150B08" w:rsidRPr="00A70D27" w:rsidRDefault="00150B08" w:rsidP="00150B08">
      <w:pPr>
        <w:jc w:val="both"/>
        <w:rPr>
          <w:rFonts w:cstheme="minorHAnsi"/>
        </w:rPr>
      </w:pPr>
    </w:p>
    <w:p w14:paraId="504FE070" w14:textId="77777777" w:rsidR="00150B08" w:rsidRDefault="00150B08" w:rsidP="00150B08">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36212DD" w14:textId="77777777" w:rsidR="00150B08" w:rsidRPr="00796610" w:rsidRDefault="00150B08" w:rsidP="00150B0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47A6A87" w14:textId="77777777" w:rsidR="00150B08" w:rsidRDefault="00150B08" w:rsidP="00150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556008" w14:textId="77777777" w:rsidR="00150B08" w:rsidRDefault="00150B08" w:rsidP="00150B08">
      <w:pPr>
        <w:pStyle w:val="Akapitzlist"/>
        <w:spacing w:after="100" w:afterAutospacing="1"/>
        <w:ind w:left="426"/>
        <w:rPr>
          <w:rFonts w:cstheme="minorHAnsi"/>
          <w:szCs w:val="18"/>
        </w:rPr>
      </w:pPr>
    </w:p>
    <w:p w14:paraId="51520C70" w14:textId="77777777" w:rsidR="00150B08" w:rsidRDefault="00150B08" w:rsidP="00150B08">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50B08" w:rsidRPr="0056648C" w14:paraId="1795E1C7"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4165A" w14:textId="77777777" w:rsidR="00150B08" w:rsidRPr="0056648C" w:rsidRDefault="00150B08"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A6997" w14:textId="77777777" w:rsidR="00150B08" w:rsidRPr="0056648C" w:rsidRDefault="00150B08" w:rsidP="00AB3314">
            <w:pPr>
              <w:pStyle w:val="Bezodstpw"/>
              <w:jc w:val="center"/>
              <w:rPr>
                <w:b/>
                <w:sz w:val="18"/>
              </w:rPr>
            </w:pPr>
            <w:r>
              <w:rPr>
                <w:b/>
                <w:sz w:val="18"/>
              </w:rPr>
              <w:t>Cena</w:t>
            </w:r>
            <w:r w:rsidRPr="0056648C">
              <w:rPr>
                <w:b/>
                <w:sz w:val="18"/>
              </w:rPr>
              <w:t xml:space="preserve"> netto</w:t>
            </w:r>
          </w:p>
          <w:p w14:paraId="76419919"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B4CB7" w14:textId="77777777" w:rsidR="00150B08" w:rsidRPr="0056648C" w:rsidRDefault="00150B08"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F367" w14:textId="77777777" w:rsidR="00150B08" w:rsidRPr="0056648C" w:rsidRDefault="00150B08" w:rsidP="00AB3314">
            <w:pPr>
              <w:pStyle w:val="Bezodstpw"/>
              <w:jc w:val="center"/>
              <w:rPr>
                <w:b/>
                <w:sz w:val="18"/>
              </w:rPr>
            </w:pPr>
            <w:r w:rsidRPr="0056648C">
              <w:rPr>
                <w:b/>
                <w:sz w:val="18"/>
              </w:rPr>
              <w:t>Podatek VAT</w:t>
            </w:r>
          </w:p>
          <w:p w14:paraId="3FB897FA"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1854" w14:textId="77777777" w:rsidR="00150B08" w:rsidRPr="0056648C" w:rsidRDefault="00150B08" w:rsidP="00AB3314">
            <w:pPr>
              <w:pStyle w:val="Bezodstpw"/>
              <w:jc w:val="center"/>
              <w:rPr>
                <w:b/>
                <w:sz w:val="18"/>
              </w:rPr>
            </w:pPr>
            <w:r w:rsidRPr="0056648C">
              <w:rPr>
                <w:b/>
                <w:sz w:val="18"/>
              </w:rPr>
              <w:t>Cena</w:t>
            </w:r>
            <w:r>
              <w:rPr>
                <w:b/>
                <w:sz w:val="18"/>
              </w:rPr>
              <w:t xml:space="preserve"> brutto</w:t>
            </w:r>
          </w:p>
          <w:p w14:paraId="69D1256E" w14:textId="77777777" w:rsidR="00150B08" w:rsidRPr="0056648C" w:rsidRDefault="00150B08" w:rsidP="00AB3314">
            <w:pPr>
              <w:pStyle w:val="Bezodstpw"/>
              <w:jc w:val="center"/>
              <w:rPr>
                <w:b/>
                <w:sz w:val="18"/>
              </w:rPr>
            </w:pPr>
            <w:r w:rsidRPr="0056648C">
              <w:rPr>
                <w:b/>
                <w:sz w:val="18"/>
              </w:rPr>
              <w:t>[zł]</w:t>
            </w:r>
          </w:p>
        </w:tc>
      </w:tr>
      <w:tr w:rsidR="00150B08" w:rsidRPr="0056648C" w14:paraId="67F58A2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6C034996"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552AE57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B20EAC"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EE9D3C5"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6E0D00" w14:textId="77777777" w:rsidR="00150B08" w:rsidRPr="0056648C" w:rsidRDefault="00150B08" w:rsidP="00AB3314">
            <w:pPr>
              <w:spacing w:before="100" w:beforeAutospacing="1" w:after="100" w:afterAutospacing="1"/>
              <w:rPr>
                <w:rFonts w:cstheme="minorHAnsi"/>
                <w:b/>
              </w:rPr>
            </w:pPr>
          </w:p>
        </w:tc>
      </w:tr>
      <w:tr w:rsidR="00150B08" w:rsidRPr="0056648C" w14:paraId="3268FD53"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1C1A2C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C8E975E"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551BA47"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B641A6C"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A5678E7" w14:textId="77777777" w:rsidR="00150B08" w:rsidRPr="0056648C" w:rsidRDefault="00150B08" w:rsidP="00AB3314">
            <w:pPr>
              <w:spacing w:before="100" w:beforeAutospacing="1" w:after="100" w:afterAutospacing="1"/>
              <w:rPr>
                <w:rFonts w:cstheme="minorHAnsi"/>
                <w:b/>
              </w:rPr>
            </w:pPr>
          </w:p>
        </w:tc>
      </w:tr>
      <w:tr w:rsidR="00150B08" w:rsidRPr="0056648C" w14:paraId="15F67A5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B36F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F08651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01B0882"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82250CF"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782F4CF" w14:textId="77777777" w:rsidR="00150B08" w:rsidRPr="0056648C" w:rsidRDefault="00150B08" w:rsidP="00AB3314">
            <w:pPr>
              <w:spacing w:before="100" w:beforeAutospacing="1" w:after="100" w:afterAutospacing="1"/>
              <w:rPr>
                <w:rFonts w:cstheme="minorHAnsi"/>
                <w:b/>
              </w:rPr>
            </w:pPr>
          </w:p>
        </w:tc>
      </w:tr>
    </w:tbl>
    <w:p w14:paraId="2BC0774F" w14:textId="77777777" w:rsidR="00150B08" w:rsidRDefault="00150B08" w:rsidP="00150B08">
      <w:pPr>
        <w:pStyle w:val="Bezodstpw"/>
      </w:pPr>
    </w:p>
    <w:p w14:paraId="11ADD669" w14:textId="77777777" w:rsidR="00150B08" w:rsidRPr="00D4541C" w:rsidRDefault="00150B08" w:rsidP="00150B08">
      <w:pPr>
        <w:pStyle w:val="Bezodstpw"/>
        <w:rPr>
          <w:b/>
        </w:rPr>
      </w:pPr>
      <w:r w:rsidRPr="00D4541C">
        <w:rPr>
          <w:b/>
        </w:rPr>
        <w:t>UWAGA!</w:t>
      </w:r>
    </w:p>
    <w:p w14:paraId="55074346" w14:textId="77777777" w:rsidR="00150B08" w:rsidRDefault="00150B08" w:rsidP="00150B08">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6094AFC2" w14:textId="77777777" w:rsidR="00A70D27" w:rsidRDefault="00A70D27" w:rsidP="00796610">
      <w:pPr>
        <w:pStyle w:val="Akapitzlist"/>
        <w:spacing w:after="100" w:afterAutospacing="1"/>
        <w:ind w:left="426"/>
        <w:rPr>
          <w:rFonts w:cstheme="minorHAnsi"/>
          <w:szCs w:val="18"/>
        </w:rPr>
      </w:pPr>
    </w:p>
    <w:p w14:paraId="5D54B7B5" w14:textId="77777777" w:rsidR="00A70D27" w:rsidRDefault="00A70D27" w:rsidP="00796610">
      <w:pPr>
        <w:pStyle w:val="Akapitzlist"/>
        <w:spacing w:after="100" w:afterAutospacing="1"/>
        <w:ind w:left="426"/>
        <w:rPr>
          <w:rFonts w:cstheme="minorHAnsi"/>
          <w:szCs w:val="18"/>
        </w:rPr>
      </w:pPr>
    </w:p>
    <w:p w14:paraId="054F22A2" w14:textId="3C4D7A88" w:rsidR="00F95513" w:rsidRDefault="00F95513" w:rsidP="00F95513">
      <w:pPr>
        <w:jc w:val="both"/>
        <w:rPr>
          <w:rFonts w:cstheme="minorHAnsi"/>
        </w:rPr>
      </w:pPr>
      <w:r>
        <w:rPr>
          <w:rFonts w:cstheme="minorHAnsi"/>
          <w:b/>
          <w:szCs w:val="18"/>
        </w:rPr>
        <w:t xml:space="preserve">Część nr 4: </w:t>
      </w:r>
      <w:r w:rsidR="007001A5" w:rsidRPr="007001A5">
        <w:rPr>
          <w:rFonts w:cstheme="minorHAnsi"/>
          <w:sz w:val="20"/>
        </w:rPr>
        <w:t>Projekt i budowa stacji kontenerowej 15/0,4kVA, linii kablowej SN-15kV o dł. Ok. 150m oraz linii nN wraz z 4xZK3 w m. Zambrów ul. Pileckiego dz. nr 412/42, 2017/7, 2017/9 - PNO</w:t>
      </w:r>
    </w:p>
    <w:p w14:paraId="47F05A2C" w14:textId="77777777" w:rsidR="00F95513" w:rsidRPr="00A70D27" w:rsidRDefault="00F95513" w:rsidP="00F95513">
      <w:pPr>
        <w:jc w:val="both"/>
        <w:rPr>
          <w:rFonts w:cstheme="minorHAnsi"/>
        </w:rPr>
      </w:pPr>
    </w:p>
    <w:p w14:paraId="6AC02219" w14:textId="77777777" w:rsidR="00F95513" w:rsidRDefault="00F95513" w:rsidP="00F95513">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7E90A4C" w14:textId="77777777" w:rsidR="00F95513" w:rsidRPr="00796610" w:rsidRDefault="00F95513" w:rsidP="00F95513">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723CF10E" w14:textId="77777777" w:rsidR="00F95513" w:rsidRDefault="00F95513" w:rsidP="00F95513">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6F8920F" w14:textId="77777777" w:rsidR="00F95513" w:rsidRDefault="00F95513" w:rsidP="00F95513">
      <w:pPr>
        <w:pStyle w:val="Akapitzlist"/>
        <w:spacing w:after="100" w:afterAutospacing="1"/>
        <w:ind w:left="426"/>
        <w:rPr>
          <w:rFonts w:cstheme="minorHAnsi"/>
          <w:szCs w:val="18"/>
        </w:rPr>
      </w:pPr>
    </w:p>
    <w:p w14:paraId="2908198D" w14:textId="77777777" w:rsidR="00F95513" w:rsidRDefault="00F95513" w:rsidP="00F95513">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95513" w:rsidRPr="0056648C" w14:paraId="4C1BAA0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8F05E" w14:textId="77777777" w:rsidR="00F95513" w:rsidRPr="0056648C" w:rsidRDefault="00F95513"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A1E30" w14:textId="77777777" w:rsidR="00F95513" w:rsidRPr="0056648C" w:rsidRDefault="00F95513" w:rsidP="00AB3314">
            <w:pPr>
              <w:pStyle w:val="Bezodstpw"/>
              <w:jc w:val="center"/>
              <w:rPr>
                <w:b/>
                <w:sz w:val="18"/>
              </w:rPr>
            </w:pPr>
            <w:r>
              <w:rPr>
                <w:b/>
                <w:sz w:val="18"/>
              </w:rPr>
              <w:t>Cena</w:t>
            </w:r>
            <w:r w:rsidRPr="0056648C">
              <w:rPr>
                <w:b/>
                <w:sz w:val="18"/>
              </w:rPr>
              <w:t xml:space="preserve"> netto</w:t>
            </w:r>
          </w:p>
          <w:p w14:paraId="602501AF" w14:textId="77777777" w:rsidR="00F95513" w:rsidRPr="0056648C" w:rsidRDefault="00F95513"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E8625" w14:textId="77777777" w:rsidR="00F95513" w:rsidRPr="0056648C" w:rsidRDefault="00F95513"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2CFEAD" w14:textId="77777777" w:rsidR="00F95513" w:rsidRPr="0056648C" w:rsidRDefault="00F95513" w:rsidP="00AB3314">
            <w:pPr>
              <w:pStyle w:val="Bezodstpw"/>
              <w:jc w:val="center"/>
              <w:rPr>
                <w:b/>
                <w:sz w:val="18"/>
              </w:rPr>
            </w:pPr>
            <w:r w:rsidRPr="0056648C">
              <w:rPr>
                <w:b/>
                <w:sz w:val="18"/>
              </w:rPr>
              <w:t>Podatek VAT</w:t>
            </w:r>
          </w:p>
          <w:p w14:paraId="17330665" w14:textId="77777777" w:rsidR="00F95513" w:rsidRPr="0056648C" w:rsidRDefault="00F95513"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89187A" w14:textId="77777777" w:rsidR="00F95513" w:rsidRPr="0056648C" w:rsidRDefault="00F95513" w:rsidP="00AB3314">
            <w:pPr>
              <w:pStyle w:val="Bezodstpw"/>
              <w:jc w:val="center"/>
              <w:rPr>
                <w:b/>
                <w:sz w:val="18"/>
              </w:rPr>
            </w:pPr>
            <w:r w:rsidRPr="0056648C">
              <w:rPr>
                <w:b/>
                <w:sz w:val="18"/>
              </w:rPr>
              <w:t>Cena</w:t>
            </w:r>
            <w:r>
              <w:rPr>
                <w:b/>
                <w:sz w:val="18"/>
              </w:rPr>
              <w:t xml:space="preserve"> brutto</w:t>
            </w:r>
          </w:p>
          <w:p w14:paraId="757CB43E" w14:textId="77777777" w:rsidR="00F95513" w:rsidRPr="0056648C" w:rsidRDefault="00F95513" w:rsidP="00AB3314">
            <w:pPr>
              <w:pStyle w:val="Bezodstpw"/>
              <w:jc w:val="center"/>
              <w:rPr>
                <w:b/>
                <w:sz w:val="18"/>
              </w:rPr>
            </w:pPr>
            <w:r w:rsidRPr="0056648C">
              <w:rPr>
                <w:b/>
                <w:sz w:val="18"/>
              </w:rPr>
              <w:t>[zł]</w:t>
            </w:r>
          </w:p>
        </w:tc>
      </w:tr>
      <w:tr w:rsidR="00F95513" w:rsidRPr="0056648C" w14:paraId="4D04EEAE"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C55CF63" w14:textId="77777777" w:rsidR="00F95513" w:rsidRPr="0056648C" w:rsidRDefault="00F95513"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6301FFCD"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EBF3875" w14:textId="77777777" w:rsidR="00F95513" w:rsidRPr="0056648C" w:rsidRDefault="00F95513"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8E5CA4D"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28ED818" w14:textId="77777777" w:rsidR="00F95513" w:rsidRPr="0056648C" w:rsidRDefault="00F95513" w:rsidP="00AB3314">
            <w:pPr>
              <w:spacing w:before="100" w:beforeAutospacing="1" w:after="100" w:afterAutospacing="1"/>
              <w:rPr>
                <w:rFonts w:cstheme="minorHAnsi"/>
                <w:b/>
              </w:rPr>
            </w:pPr>
          </w:p>
        </w:tc>
      </w:tr>
      <w:tr w:rsidR="00F95513" w:rsidRPr="0056648C" w14:paraId="5FEBB277"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1455A82" w14:textId="77777777" w:rsidR="00F95513" w:rsidRPr="0056648C" w:rsidRDefault="00F95513"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6CAE0A23"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C7C38B" w14:textId="77777777" w:rsidR="00F95513" w:rsidRPr="0056648C" w:rsidRDefault="00F95513"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9A59BD0"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1575F32" w14:textId="77777777" w:rsidR="00F95513" w:rsidRPr="0056648C" w:rsidRDefault="00F95513" w:rsidP="00AB3314">
            <w:pPr>
              <w:spacing w:before="100" w:beforeAutospacing="1" w:after="100" w:afterAutospacing="1"/>
              <w:rPr>
                <w:rFonts w:cstheme="minorHAnsi"/>
                <w:b/>
              </w:rPr>
            </w:pPr>
          </w:p>
        </w:tc>
      </w:tr>
      <w:tr w:rsidR="00F95513" w:rsidRPr="0056648C" w14:paraId="247727C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2A6CFF" w14:textId="77777777" w:rsidR="00F95513" w:rsidRPr="0056648C" w:rsidRDefault="00F95513"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6A476D0"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0E6ECCED" w14:textId="77777777" w:rsidR="00F95513" w:rsidRPr="0056648C" w:rsidRDefault="00F95513"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BB85EE3" w14:textId="77777777" w:rsidR="00F95513" w:rsidRPr="0056648C" w:rsidRDefault="00F95513"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B1D0C8B" w14:textId="77777777" w:rsidR="00F95513" w:rsidRPr="0056648C" w:rsidRDefault="00F95513" w:rsidP="00AB3314">
            <w:pPr>
              <w:spacing w:before="100" w:beforeAutospacing="1" w:after="100" w:afterAutospacing="1"/>
              <w:rPr>
                <w:rFonts w:cstheme="minorHAnsi"/>
                <w:b/>
              </w:rPr>
            </w:pPr>
          </w:p>
        </w:tc>
      </w:tr>
    </w:tbl>
    <w:p w14:paraId="0A3E0418" w14:textId="77777777" w:rsidR="00F95513" w:rsidRDefault="00F95513" w:rsidP="00F95513">
      <w:pPr>
        <w:pStyle w:val="Bezodstpw"/>
      </w:pPr>
    </w:p>
    <w:p w14:paraId="082FB76E" w14:textId="77777777" w:rsidR="00F95513" w:rsidRPr="00D4541C" w:rsidRDefault="00F95513" w:rsidP="00F95513">
      <w:pPr>
        <w:pStyle w:val="Bezodstpw"/>
        <w:rPr>
          <w:b/>
        </w:rPr>
      </w:pPr>
      <w:r w:rsidRPr="00D4541C">
        <w:rPr>
          <w:b/>
        </w:rPr>
        <w:t>UWAGA!</w:t>
      </w:r>
    </w:p>
    <w:p w14:paraId="299CBEF8" w14:textId="77777777" w:rsidR="00F95513" w:rsidRDefault="00F95513" w:rsidP="00F95513">
      <w:pPr>
        <w:pStyle w:val="Bezodstpw"/>
      </w:pPr>
      <w:r w:rsidRPr="00D4541C">
        <w:rPr>
          <w:sz w:val="20"/>
        </w:rPr>
        <w:lastRenderedPageBreak/>
        <w:t xml:space="preserve">Cena dokumentacji nie może przekraczać </w:t>
      </w:r>
      <w:r>
        <w:rPr>
          <w:sz w:val="20"/>
        </w:rPr>
        <w:t>20</w:t>
      </w:r>
      <w:r w:rsidRPr="00D4541C">
        <w:rPr>
          <w:sz w:val="20"/>
        </w:rPr>
        <w:t xml:space="preserve"> % ceny ofertowej</w:t>
      </w:r>
      <w:r w:rsidRPr="00D4541C">
        <w:t>.</w:t>
      </w:r>
    </w:p>
    <w:p w14:paraId="7DAD17B5" w14:textId="77777777" w:rsidR="00A70D27" w:rsidRDefault="00A70D27"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01B3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01B3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2F1B030A" w14:textId="268D956D" w:rsidR="00B67D39" w:rsidRDefault="00B67D39" w:rsidP="00575BE7">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AAE2E9F" w14:textId="6C0CE8E0" w:rsidR="00101B30" w:rsidRPr="00101B30" w:rsidRDefault="00101B30" w:rsidP="00101B3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 xml:space="preserve">Wadium o wartości ………………….. zł zostało wniesione w formie …............................ </w:t>
      </w:r>
    </w:p>
    <w:p w14:paraId="37637B31" w14:textId="4051BC36" w:rsidR="007C4FE6" w:rsidRPr="007C4FE6" w:rsidRDefault="007C4FE6" w:rsidP="007C4FE6">
      <w:pPr>
        <w:pStyle w:val="Akapitzlist"/>
        <w:numPr>
          <w:ilvl w:val="3"/>
          <w:numId w:val="30"/>
        </w:numPr>
        <w:spacing w:before="120" w:after="0"/>
        <w:ind w:left="426" w:hanging="426"/>
        <w:jc w:val="both"/>
        <w:rPr>
          <w:rFonts w:cstheme="minorHAnsi"/>
          <w:b/>
          <w:sz w:val="20"/>
          <w:lang w:eastAsia="pl-PL"/>
        </w:rPr>
      </w:pPr>
      <w:r w:rsidRPr="00C572F4">
        <w:rPr>
          <w:rFonts w:cstheme="minorHAnsi"/>
          <w:b/>
          <w:sz w:val="20"/>
        </w:rPr>
        <w:t>Wykonawca zobowiązany jest potwierdzić wylicytowane warunki (ofertę złożoną w aukcji elektronicznej) za pomocą elektronicznych środków komunikacji lub w formie pisemnej, nie później niż w terminie 3 dni roboczych od  zakończenia aukcji.</w:t>
      </w:r>
      <w:r w:rsidRPr="00C572F4">
        <w:rPr>
          <w:rFonts w:cstheme="minorHAnsi"/>
          <w:b/>
          <w:sz w:val="20"/>
          <w:lang w:eastAsia="pl-PL"/>
        </w:rPr>
        <w:t xml:space="preserv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6EA37F2"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01B30">
        <w:rPr>
          <w:rFonts w:cstheme="minorHAnsi"/>
          <w:szCs w:val="18"/>
          <w:lang w:eastAsia="pl-PL"/>
        </w:rPr>
        <w:t>5</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B47ADD2"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01B30">
        <w:rPr>
          <w:rFonts w:cstheme="minorHAnsi"/>
          <w:szCs w:val="18"/>
        </w:rPr>
        <w:t>5</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8BCDB78"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7A59064"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BA22" w14:textId="77777777" w:rsidR="00FD36F1" w:rsidRDefault="00FD36F1" w:rsidP="00582CE9">
      <w:pPr>
        <w:spacing w:after="0"/>
      </w:pPr>
      <w:r>
        <w:separator/>
      </w:r>
    </w:p>
  </w:endnote>
  <w:endnote w:type="continuationSeparator" w:id="0">
    <w:p w14:paraId="6B081946" w14:textId="77777777" w:rsidR="00FD36F1" w:rsidRDefault="00FD36F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9B9E" w14:textId="77777777" w:rsidR="00FD36F1" w:rsidRDefault="00FD36F1" w:rsidP="00582CE9">
      <w:pPr>
        <w:spacing w:after="0"/>
      </w:pPr>
      <w:r>
        <w:separator/>
      </w:r>
    </w:p>
  </w:footnote>
  <w:footnote w:type="continuationSeparator" w:id="0">
    <w:p w14:paraId="45B2147C" w14:textId="77777777" w:rsidR="00FD36F1" w:rsidRDefault="00FD36F1"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2B14394D" w14:textId="77777777" w:rsidR="009F0A41" w:rsidRPr="009F0A41" w:rsidRDefault="009F0A41" w:rsidP="009F0A41">
          <w:pPr>
            <w:suppressAutoHyphens/>
            <w:ind w:right="187"/>
            <w:rPr>
              <w:rFonts w:asciiTheme="majorHAnsi" w:hAnsiTheme="majorHAnsi"/>
              <w:color w:val="000000" w:themeColor="text1"/>
              <w:sz w:val="14"/>
              <w:szCs w:val="18"/>
            </w:rPr>
          </w:pPr>
          <w:r w:rsidRPr="009F0A41">
            <w:rPr>
              <w:rFonts w:asciiTheme="majorHAnsi" w:hAnsiTheme="majorHAnsi"/>
              <w:color w:val="000000" w:themeColor="text1"/>
              <w:sz w:val="14"/>
              <w:szCs w:val="18"/>
            </w:rPr>
            <w:t>Specyfikacja Warunków Zamówienia (SWZ)</w:t>
          </w:r>
        </w:p>
        <w:p w14:paraId="41E7136B" w14:textId="77777777" w:rsidR="009F0A41" w:rsidRPr="009F0A41" w:rsidRDefault="009F0A41" w:rsidP="009F0A41">
          <w:pPr>
            <w:suppressAutoHyphens/>
            <w:ind w:right="187"/>
            <w:rPr>
              <w:rFonts w:asciiTheme="majorHAnsi" w:hAnsiTheme="majorHAnsi"/>
              <w:color w:val="000000" w:themeColor="text1"/>
              <w:sz w:val="14"/>
              <w:szCs w:val="18"/>
            </w:rPr>
          </w:pPr>
          <w:r w:rsidRPr="009F0A41">
            <w:rPr>
              <w:rFonts w:asciiTheme="majorHAnsi" w:hAnsiTheme="majorHAnsi"/>
              <w:color w:val="000000" w:themeColor="text1"/>
              <w:sz w:val="14"/>
              <w:szCs w:val="18"/>
            </w:rPr>
            <w:t>Projekt i budowa stacji kontenerowej/sieci elektroenergetycznej na terenie działalności PGE Dystrybucja S.A. Oddział Białystok Rejonu Energetycznego Łomża - 4 części</w:t>
          </w:r>
        </w:p>
        <w:p w14:paraId="5205B493" w14:textId="58E0BE8B" w:rsidR="00347E8D" w:rsidRPr="00452A7C" w:rsidRDefault="009F0A41" w:rsidP="009F0A41">
          <w:pPr>
            <w:suppressAutoHyphens/>
            <w:ind w:right="187"/>
            <w:rPr>
              <w:rFonts w:asciiTheme="majorHAnsi" w:hAnsiTheme="majorHAnsi"/>
              <w:color w:val="000000" w:themeColor="text1"/>
              <w:sz w:val="16"/>
              <w:szCs w:val="16"/>
            </w:rPr>
          </w:pPr>
          <w:r w:rsidRPr="009F0A41">
            <w:rPr>
              <w:rFonts w:asciiTheme="majorHAnsi" w:hAnsiTheme="majorHAnsi"/>
              <w:color w:val="000000" w:themeColor="text1"/>
              <w:sz w:val="14"/>
              <w:szCs w:val="18"/>
            </w:rPr>
            <w:t>POST/DYS/OB/GZ/01033/2026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8"/>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7"/>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29"/>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6"/>
  </w:num>
  <w:num w:numId="26" w16cid:durableId="116334591">
    <w:abstractNumId w:val="2"/>
  </w:num>
  <w:num w:numId="27" w16cid:durableId="767889743">
    <w:abstractNumId w:val="25"/>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47A9"/>
    <w:rsid w:val="000C679C"/>
    <w:rsid w:val="000D42BE"/>
    <w:rsid w:val="000D5886"/>
    <w:rsid w:val="000E1564"/>
    <w:rsid w:val="00101B30"/>
    <w:rsid w:val="00101BCF"/>
    <w:rsid w:val="001112C2"/>
    <w:rsid w:val="00124536"/>
    <w:rsid w:val="00125A7F"/>
    <w:rsid w:val="00126CEA"/>
    <w:rsid w:val="00132B64"/>
    <w:rsid w:val="00136B64"/>
    <w:rsid w:val="0014036E"/>
    <w:rsid w:val="00145125"/>
    <w:rsid w:val="001454F1"/>
    <w:rsid w:val="0014785F"/>
    <w:rsid w:val="00150B0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3715"/>
    <w:rsid w:val="00224257"/>
    <w:rsid w:val="0024291C"/>
    <w:rsid w:val="00257F22"/>
    <w:rsid w:val="0026199F"/>
    <w:rsid w:val="00264A06"/>
    <w:rsid w:val="00265B9D"/>
    <w:rsid w:val="00270752"/>
    <w:rsid w:val="002743D5"/>
    <w:rsid w:val="002768AC"/>
    <w:rsid w:val="002A3129"/>
    <w:rsid w:val="002A48F7"/>
    <w:rsid w:val="002B5C62"/>
    <w:rsid w:val="002B6157"/>
    <w:rsid w:val="002C470F"/>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C07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2EE6"/>
    <w:rsid w:val="00473D75"/>
    <w:rsid w:val="00476DFC"/>
    <w:rsid w:val="0047759A"/>
    <w:rsid w:val="00477B59"/>
    <w:rsid w:val="004925D9"/>
    <w:rsid w:val="00492AEE"/>
    <w:rsid w:val="00496273"/>
    <w:rsid w:val="004A723C"/>
    <w:rsid w:val="004B2748"/>
    <w:rsid w:val="004B29F9"/>
    <w:rsid w:val="004C2303"/>
    <w:rsid w:val="004C47F0"/>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0382"/>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197B"/>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001A5"/>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2A81"/>
    <w:rsid w:val="007844EB"/>
    <w:rsid w:val="00784DC3"/>
    <w:rsid w:val="00787D9C"/>
    <w:rsid w:val="00791F54"/>
    <w:rsid w:val="00794EFB"/>
    <w:rsid w:val="00796610"/>
    <w:rsid w:val="007A1B94"/>
    <w:rsid w:val="007B094C"/>
    <w:rsid w:val="007B0FF0"/>
    <w:rsid w:val="007B50D8"/>
    <w:rsid w:val="007C4FE6"/>
    <w:rsid w:val="007C6687"/>
    <w:rsid w:val="007C67FA"/>
    <w:rsid w:val="007D0675"/>
    <w:rsid w:val="007D1209"/>
    <w:rsid w:val="007D735D"/>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599"/>
    <w:rsid w:val="00893A95"/>
    <w:rsid w:val="008A7413"/>
    <w:rsid w:val="008B4F85"/>
    <w:rsid w:val="008B6316"/>
    <w:rsid w:val="008C619A"/>
    <w:rsid w:val="008C74CA"/>
    <w:rsid w:val="008C75AB"/>
    <w:rsid w:val="008D52F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C79F3"/>
    <w:rsid w:val="009D1815"/>
    <w:rsid w:val="009D58D0"/>
    <w:rsid w:val="009D5A1B"/>
    <w:rsid w:val="009D7472"/>
    <w:rsid w:val="009E0A88"/>
    <w:rsid w:val="009E2CB5"/>
    <w:rsid w:val="009E5B5E"/>
    <w:rsid w:val="009F0A41"/>
    <w:rsid w:val="00A02C84"/>
    <w:rsid w:val="00A148D6"/>
    <w:rsid w:val="00A21DAA"/>
    <w:rsid w:val="00A370AB"/>
    <w:rsid w:val="00A43299"/>
    <w:rsid w:val="00A467CA"/>
    <w:rsid w:val="00A57E04"/>
    <w:rsid w:val="00A6049B"/>
    <w:rsid w:val="00A62B4C"/>
    <w:rsid w:val="00A70D27"/>
    <w:rsid w:val="00A730B9"/>
    <w:rsid w:val="00A7626A"/>
    <w:rsid w:val="00A809BD"/>
    <w:rsid w:val="00A81CFB"/>
    <w:rsid w:val="00A85D6F"/>
    <w:rsid w:val="00AA134E"/>
    <w:rsid w:val="00AA24A6"/>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801D6"/>
    <w:rsid w:val="00B83A96"/>
    <w:rsid w:val="00B83F8A"/>
    <w:rsid w:val="00B9198E"/>
    <w:rsid w:val="00BA0FF4"/>
    <w:rsid w:val="00BA5673"/>
    <w:rsid w:val="00BB0255"/>
    <w:rsid w:val="00BB180C"/>
    <w:rsid w:val="00BC3599"/>
    <w:rsid w:val="00BD1D08"/>
    <w:rsid w:val="00BE0AE4"/>
    <w:rsid w:val="00BE38BB"/>
    <w:rsid w:val="00C003C6"/>
    <w:rsid w:val="00C10B09"/>
    <w:rsid w:val="00C12714"/>
    <w:rsid w:val="00C16936"/>
    <w:rsid w:val="00C20678"/>
    <w:rsid w:val="00C224EE"/>
    <w:rsid w:val="00C23F3E"/>
    <w:rsid w:val="00C26BC0"/>
    <w:rsid w:val="00C272AD"/>
    <w:rsid w:val="00C27B9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5814"/>
    <w:rsid w:val="00D9793B"/>
    <w:rsid w:val="00DA64DB"/>
    <w:rsid w:val="00DB1E5E"/>
    <w:rsid w:val="00DB3B99"/>
    <w:rsid w:val="00DB4140"/>
    <w:rsid w:val="00DC76F0"/>
    <w:rsid w:val="00DC7E48"/>
    <w:rsid w:val="00DD06C0"/>
    <w:rsid w:val="00DD6BC2"/>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95513"/>
    <w:rsid w:val="00FA0F6A"/>
    <w:rsid w:val="00FB0646"/>
    <w:rsid w:val="00FB61C7"/>
    <w:rsid w:val="00FC7BB0"/>
    <w:rsid w:val="00FD22AB"/>
    <w:rsid w:val="00FD2808"/>
    <w:rsid w:val="00FD3338"/>
    <w:rsid w:val="00FD36F1"/>
    <w:rsid w:val="00FE13ED"/>
    <w:rsid w:val="00FE2FDB"/>
    <w:rsid w:val="00FE38E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1033 - Załącznik nr 3.docx</dmsv2BaseFileName>
    <dmsv2BaseDisplayName xmlns="http://schemas.microsoft.com/sharepoint/v3">1033 - Załącznik nr 3</dmsv2BaseDisplayName>
    <dmsv2SWPP2ObjectNumber xmlns="http://schemas.microsoft.com/sharepoint/v3">POST/DYS/OB/GZ/01033/2026                         </dmsv2SWPP2ObjectNumber>
    <dmsv2SWPP2SumMD5 xmlns="http://schemas.microsoft.com/sharepoint/v3">364af6aae0cc68d80a454ac0d76bcb76</dmsv2SWPP2SumMD5>
    <dmsv2BaseMoved xmlns="http://schemas.microsoft.com/sharepoint/v3">false</dmsv2BaseMoved>
    <dmsv2BaseIsSensitive xmlns="http://schemas.microsoft.com/sharepoint/v3">true</dmsv2BaseIsSensitive>
    <dmsv2SWPP2IDSWPP2 xmlns="http://schemas.microsoft.com/sharepoint/v3">711480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24827679</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FJ3FSM7XJ42E-1652426618-10796</_dlc_DocId>
    <_dlc_DocIdUrl xmlns="a19cb1c7-c5c7-46d4-85ae-d83685407bba">
      <Url>https://swpp2.dms.gkpge.pl/sites/43/_layouts/15/DocIdRedir.aspx?ID=FJ3FSM7XJ42E-1652426618-10796</Url>
      <Description>FJ3FSM7XJ42E-1652426618-10796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4.xml><?xml version="1.0" encoding="utf-8"?>
<ds:datastoreItem xmlns:ds="http://schemas.openxmlformats.org/officeDocument/2006/customXml" ds:itemID="{488ACDCE-C366-40E3-8404-5E82CA52E174}"/>
</file>

<file path=customXml/itemProps5.xml><?xml version="1.0" encoding="utf-8"?>
<ds:datastoreItem xmlns:ds="http://schemas.openxmlformats.org/officeDocument/2006/customXml" ds:itemID="{DA3F385C-D73D-4948-B951-4FE4564635DA}"/>
</file>

<file path=docProps/app.xml><?xml version="1.0" encoding="utf-8"?>
<Properties xmlns="http://schemas.openxmlformats.org/officeDocument/2006/extended-properties" xmlns:vt="http://schemas.openxmlformats.org/officeDocument/2006/docPropsVTypes">
  <Template>PGE word swz test</Template>
  <TotalTime>5</TotalTime>
  <Pages>5</Pages>
  <Words>1592</Words>
  <Characters>9557</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7</cp:revision>
  <cp:lastPrinted>2024-07-15T11:21:00Z</cp:lastPrinted>
  <dcterms:created xsi:type="dcterms:W3CDTF">2025-12-15T06:52:00Z</dcterms:created>
  <dcterms:modified xsi:type="dcterms:W3CDTF">2026-03-31T08:55:00Z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6da1bf90-9cca-4439-89a6-c197f6add0c7</vt:lpwstr>
  </property>
</Properties>
</file>